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53446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PHILLIP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4E93138E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B621C47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E3CCFF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C408F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Maren </w:t>
      </w:r>
      <w:proofErr w:type="spellStart"/>
      <w:r>
        <w:rPr>
          <w:rFonts w:ascii="Times New Roman" w:hAnsi="Times New Roman" w:cs="Times New Roman"/>
          <w:sz w:val="24"/>
          <w:szCs w:val="24"/>
        </w:rPr>
        <w:t>Garet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4D857368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3A9453C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D1CA37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77B65" w14:textId="77777777" w:rsidR="001F503B" w:rsidRDefault="001F503B" w:rsidP="001F50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273750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EA46" w14:textId="77777777" w:rsidR="001F503B" w:rsidRDefault="001F503B" w:rsidP="009139A6">
      <w:r>
        <w:separator/>
      </w:r>
    </w:p>
  </w:endnote>
  <w:endnote w:type="continuationSeparator" w:id="0">
    <w:p w14:paraId="4F142083" w14:textId="77777777" w:rsidR="001F503B" w:rsidRDefault="001F50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73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966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8C8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973D0" w14:textId="77777777" w:rsidR="001F503B" w:rsidRDefault="001F503B" w:rsidP="009139A6">
      <w:r>
        <w:separator/>
      </w:r>
    </w:p>
  </w:footnote>
  <w:footnote w:type="continuationSeparator" w:id="0">
    <w:p w14:paraId="181CB62F" w14:textId="77777777" w:rsidR="001F503B" w:rsidRDefault="001F50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FAF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56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3C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03B"/>
    <w:rsid w:val="000666E0"/>
    <w:rsid w:val="001F503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7F257"/>
  <w15:chartTrackingRefBased/>
  <w15:docId w15:val="{526186CA-1DD0-46E5-9C6C-31C1A8394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2022-08-14T10:55:00Z</dcterms:created>
  <dcterms:modified xsi:type="dcterms:W3CDTF">2022-08-14T10:56:00Z</dcterms:modified>
</cp:coreProperties>
</file>